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68"/>
        <w:gridCol w:w="1170"/>
        <w:gridCol w:w="1170"/>
        <w:gridCol w:w="1080"/>
        <w:gridCol w:w="1188"/>
      </w:tblGrid>
      <w:tr w:rsidR="00F71575" w:rsidRPr="001F2803" w:rsidTr="001F2803">
        <w:tc>
          <w:tcPr>
            <w:tcW w:w="9576" w:type="dxa"/>
            <w:gridSpan w:val="5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b/>
              </w:rPr>
            </w:pPr>
            <w:r w:rsidRPr="001F2803">
              <w:rPr>
                <w:b/>
                <w:sz w:val="28"/>
              </w:rPr>
              <w:t>TEACHER EVALUATION OF STUDENT WRITING</w:t>
            </w:r>
          </w:p>
        </w:tc>
      </w:tr>
      <w:tr w:rsidR="00F71575" w:rsidRPr="001F2803" w:rsidTr="001F2803">
        <w:tc>
          <w:tcPr>
            <w:tcW w:w="9576" w:type="dxa"/>
            <w:gridSpan w:val="5"/>
          </w:tcPr>
          <w:p w:rsidR="00F71575" w:rsidRPr="001F2803" w:rsidRDefault="00F71575" w:rsidP="001F2803">
            <w:pPr>
              <w:spacing w:after="0" w:line="240" w:lineRule="auto"/>
              <w:rPr>
                <w:b/>
                <w:sz w:val="24"/>
              </w:rPr>
            </w:pPr>
            <w:r w:rsidRPr="001F2803">
              <w:rPr>
                <w:b/>
                <w:sz w:val="24"/>
              </w:rPr>
              <w:t>Thinking Strategy: Evaluate</w:t>
            </w:r>
          </w:p>
          <w:p w:rsidR="00F71575" w:rsidRPr="001F2803" w:rsidRDefault="00F71575" w:rsidP="001F2803">
            <w:pPr>
              <w:spacing w:after="0" w:line="240" w:lineRule="auto"/>
              <w:rPr>
                <w:sz w:val="24"/>
              </w:rPr>
            </w:pPr>
            <w:r w:rsidRPr="001F2803">
              <w:rPr>
                <w:b/>
                <w:sz w:val="24"/>
              </w:rPr>
              <w:t>Teacher’s Evaluative Criteria for Student Responses</w:t>
            </w:r>
          </w:p>
        </w:tc>
      </w:tr>
      <w:tr w:rsidR="00F71575" w:rsidRPr="001F2803" w:rsidTr="001F2803"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Identifies the issue/problem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none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attempt</w:t>
            </w: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states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explains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states</w:t>
            </w:r>
          </w:p>
        </w:tc>
      </w:tr>
      <w:tr w:rsidR="00F71575" w:rsidRPr="001F2803" w:rsidTr="001F2803"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States a position/conclusion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none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attempt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states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states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elaborates</w:t>
            </w:r>
          </w:p>
        </w:tc>
      </w:tr>
      <w:tr w:rsidR="00F71575" w:rsidRPr="001F2803" w:rsidTr="001F2803">
        <w:trPr>
          <w:trHeight w:val="575"/>
        </w:trPr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Presents information/evidence that is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-</w:t>
            </w:r>
            <w:r w:rsidRPr="001F2803">
              <w:rPr>
                <w:i/>
                <w:sz w:val="21"/>
                <w:szCs w:val="21"/>
              </w:rPr>
              <w:t>factual rather than opinionated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1F2803">
              <w:rPr>
                <w:i/>
                <w:sz w:val="21"/>
                <w:szCs w:val="21"/>
              </w:rPr>
              <w:t>-accurate/plausible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i/>
                <w:sz w:val="21"/>
                <w:szCs w:val="21"/>
              </w:rPr>
              <w:t>-specific             -sufficient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none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some</w:t>
            </w: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sufficient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all</w:t>
            </w:r>
          </w:p>
        </w:tc>
      </w:tr>
      <w:tr w:rsidR="00F71575" w:rsidRPr="001F2803" w:rsidTr="001F2803"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Explains how criteria apply to evidence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-</w:t>
            </w:r>
            <w:r w:rsidRPr="001F2803">
              <w:rPr>
                <w:i/>
                <w:sz w:val="21"/>
                <w:szCs w:val="21"/>
              </w:rPr>
              <w:t>clearly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i/>
                <w:sz w:val="21"/>
                <w:szCs w:val="21"/>
              </w:rPr>
              <w:t>-thoroughly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none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some</w:t>
            </w: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sufficient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all</w:t>
            </w:r>
          </w:p>
        </w:tc>
      </w:tr>
      <w:tr w:rsidR="00F71575" w:rsidRPr="001F2803" w:rsidTr="001F2803">
        <w:trPr>
          <w:trHeight w:val="755"/>
        </w:trPr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Explains why the evaluation of the issue is important. (So what)?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not at all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somewhat</w:t>
            </w: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some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well</w:t>
            </w:r>
          </w:p>
        </w:tc>
      </w:tr>
      <w:tr w:rsidR="00F71575" w:rsidRPr="001F2803" w:rsidTr="001F2803">
        <w:trPr>
          <w:trHeight w:val="755"/>
        </w:trPr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The structure of the argument/position is well organized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confused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somewhat</w:t>
            </w: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mostly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almost</w:t>
            </w:r>
          </w:p>
        </w:tc>
      </w:tr>
    </w:tbl>
    <w:p w:rsidR="00F71575" w:rsidRDefault="00F715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68"/>
        <w:gridCol w:w="1170"/>
        <w:gridCol w:w="1170"/>
        <w:gridCol w:w="1080"/>
        <w:gridCol w:w="1188"/>
      </w:tblGrid>
      <w:tr w:rsidR="00F71575" w:rsidRPr="001F2803" w:rsidTr="001F2803">
        <w:tc>
          <w:tcPr>
            <w:tcW w:w="9576" w:type="dxa"/>
            <w:gridSpan w:val="5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b/>
              </w:rPr>
            </w:pPr>
            <w:r w:rsidRPr="001F2803">
              <w:rPr>
                <w:b/>
                <w:sz w:val="28"/>
              </w:rPr>
              <w:t>TEACHER EVALUATION OF STUDENT WRITING</w:t>
            </w:r>
          </w:p>
        </w:tc>
      </w:tr>
      <w:tr w:rsidR="00F71575" w:rsidRPr="001F2803" w:rsidTr="001F2803">
        <w:tc>
          <w:tcPr>
            <w:tcW w:w="9576" w:type="dxa"/>
            <w:gridSpan w:val="5"/>
          </w:tcPr>
          <w:p w:rsidR="00F71575" w:rsidRPr="001F2803" w:rsidRDefault="00F71575" w:rsidP="001F2803">
            <w:pPr>
              <w:spacing w:after="0" w:line="240" w:lineRule="auto"/>
              <w:rPr>
                <w:b/>
                <w:sz w:val="24"/>
              </w:rPr>
            </w:pPr>
            <w:r w:rsidRPr="001F2803">
              <w:rPr>
                <w:b/>
                <w:sz w:val="24"/>
              </w:rPr>
              <w:t>Thinking Strategy: Evaluate</w:t>
            </w:r>
          </w:p>
          <w:p w:rsidR="00F71575" w:rsidRPr="001F2803" w:rsidRDefault="00F71575" w:rsidP="001F2803">
            <w:pPr>
              <w:spacing w:after="0" w:line="240" w:lineRule="auto"/>
              <w:rPr>
                <w:sz w:val="24"/>
              </w:rPr>
            </w:pPr>
            <w:r w:rsidRPr="001F2803">
              <w:rPr>
                <w:b/>
                <w:sz w:val="24"/>
              </w:rPr>
              <w:t>Teacher’s Evaluative Criteria for Student Responses</w:t>
            </w:r>
          </w:p>
        </w:tc>
      </w:tr>
      <w:tr w:rsidR="00F71575" w:rsidRPr="001F2803" w:rsidTr="001F2803"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Identifies the issue/problem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none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attempt</w:t>
            </w: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states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explains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states</w:t>
            </w:r>
          </w:p>
        </w:tc>
      </w:tr>
      <w:tr w:rsidR="00F71575" w:rsidRPr="001F2803" w:rsidTr="001F2803"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States a position/conclusion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none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attempt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states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states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elaborates</w:t>
            </w:r>
          </w:p>
        </w:tc>
      </w:tr>
      <w:tr w:rsidR="00F71575" w:rsidRPr="001F2803" w:rsidTr="001F2803">
        <w:trPr>
          <w:trHeight w:val="575"/>
        </w:trPr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Presents information/evidence that is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-</w:t>
            </w:r>
            <w:r w:rsidRPr="001F2803">
              <w:rPr>
                <w:i/>
                <w:sz w:val="21"/>
                <w:szCs w:val="21"/>
              </w:rPr>
              <w:t>factual rather than opinionated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1F2803">
              <w:rPr>
                <w:i/>
                <w:sz w:val="21"/>
                <w:szCs w:val="21"/>
              </w:rPr>
              <w:t>-accurate/plausible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i/>
                <w:sz w:val="21"/>
                <w:szCs w:val="21"/>
              </w:rPr>
              <w:t>-specific             -sufficient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none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some</w:t>
            </w: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sufficient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all</w:t>
            </w:r>
          </w:p>
        </w:tc>
      </w:tr>
      <w:tr w:rsidR="00F71575" w:rsidRPr="001F2803" w:rsidTr="001F2803"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Explains how criteria apply to evidence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i/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-</w:t>
            </w:r>
            <w:r w:rsidRPr="001F2803">
              <w:rPr>
                <w:i/>
                <w:sz w:val="21"/>
                <w:szCs w:val="21"/>
              </w:rPr>
              <w:t>clearly</w:t>
            </w:r>
          </w:p>
          <w:p w:rsidR="00F71575" w:rsidRPr="001F2803" w:rsidRDefault="00F71575" w:rsidP="001F2803">
            <w:pPr>
              <w:pStyle w:val="ListParagraph"/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i/>
                <w:sz w:val="21"/>
                <w:szCs w:val="21"/>
              </w:rPr>
              <w:t>-thoroughly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none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some</w:t>
            </w: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sufficient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all</w:t>
            </w:r>
          </w:p>
        </w:tc>
      </w:tr>
      <w:tr w:rsidR="00F71575" w:rsidRPr="001F2803" w:rsidTr="001F2803">
        <w:trPr>
          <w:trHeight w:val="755"/>
        </w:trPr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Explains why the evaluation of the issue is important. (So what)?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not at all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somewhat</w:t>
            </w: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some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well</w:t>
            </w:r>
          </w:p>
        </w:tc>
      </w:tr>
      <w:tr w:rsidR="00F71575" w:rsidRPr="001F2803" w:rsidTr="001F2803">
        <w:trPr>
          <w:trHeight w:val="755"/>
        </w:trPr>
        <w:tc>
          <w:tcPr>
            <w:tcW w:w="4968" w:type="dxa"/>
          </w:tcPr>
          <w:p w:rsidR="00F71575" w:rsidRPr="001F2803" w:rsidRDefault="00F71575" w:rsidP="001F280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The structure of the argument/position is well organized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1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confused</w:t>
            </w:r>
          </w:p>
        </w:tc>
        <w:tc>
          <w:tcPr>
            <w:tcW w:w="117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2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somewhat</w:t>
            </w:r>
          </w:p>
        </w:tc>
        <w:tc>
          <w:tcPr>
            <w:tcW w:w="1080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3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mostly</w:t>
            </w:r>
          </w:p>
        </w:tc>
        <w:tc>
          <w:tcPr>
            <w:tcW w:w="1188" w:type="dxa"/>
          </w:tcPr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4</w:t>
            </w:r>
          </w:p>
          <w:p w:rsidR="00F71575" w:rsidRPr="001F2803" w:rsidRDefault="00F71575" w:rsidP="001F2803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F2803">
              <w:rPr>
                <w:sz w:val="21"/>
                <w:szCs w:val="21"/>
              </w:rPr>
              <w:t>almost</w:t>
            </w:r>
          </w:p>
        </w:tc>
      </w:tr>
    </w:tbl>
    <w:p w:rsidR="00F71575" w:rsidRDefault="00F71575" w:rsidP="00E23278">
      <w:bookmarkStart w:id="0" w:name="_GoBack"/>
      <w:bookmarkEnd w:id="0"/>
    </w:p>
    <w:sectPr w:rsidR="00F71575" w:rsidSect="001A4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502D0"/>
    <w:multiLevelType w:val="hybridMultilevel"/>
    <w:tmpl w:val="E1D0AB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0D262E"/>
    <w:multiLevelType w:val="hybridMultilevel"/>
    <w:tmpl w:val="5BB81A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B827165"/>
    <w:multiLevelType w:val="hybridMultilevel"/>
    <w:tmpl w:val="E1D0AB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3278"/>
    <w:rsid w:val="001A4557"/>
    <w:rsid w:val="001F2803"/>
    <w:rsid w:val="003C7514"/>
    <w:rsid w:val="007129CE"/>
    <w:rsid w:val="00754C4F"/>
    <w:rsid w:val="00E23278"/>
    <w:rsid w:val="00F71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27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232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232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217</Words>
  <Characters>1243</Characters>
  <Application>Microsoft Office Outlook</Application>
  <DocSecurity>0</DocSecurity>
  <Lines>0</Lines>
  <Paragraphs>0</Paragraphs>
  <ScaleCrop>false</ScaleCrop>
  <Company>Springdale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 EVALUATION OF STUDENT WRITING</dc:title>
  <dc:subject/>
  <dc:creator>Springdale Public Schools</dc:creator>
  <cp:keywords/>
  <dc:description/>
  <cp:lastModifiedBy>Springdale</cp:lastModifiedBy>
  <cp:revision>2</cp:revision>
  <dcterms:created xsi:type="dcterms:W3CDTF">2013-02-18T14:27:00Z</dcterms:created>
  <dcterms:modified xsi:type="dcterms:W3CDTF">2013-02-18T14:27:00Z</dcterms:modified>
</cp:coreProperties>
</file>